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79" w:rsidRPr="00284590" w:rsidRDefault="00666179" w:rsidP="00284590">
      <w:pPr>
        <w:snapToGrid w:val="0"/>
        <w:jc w:val="center"/>
        <w:rPr>
          <w:rFonts w:ascii="汉仪大宋简" w:eastAsia="汉仪大宋简"/>
          <w:b/>
          <w:sz w:val="36"/>
          <w:szCs w:val="36"/>
        </w:rPr>
      </w:pPr>
      <w:r w:rsidRPr="00284590">
        <w:rPr>
          <w:rFonts w:ascii="汉仪大宋简" w:eastAsia="汉仪大宋简" w:hint="eastAsia"/>
          <w:b/>
          <w:sz w:val="44"/>
          <w:szCs w:val="44"/>
        </w:rPr>
        <w:t>新闻系列高级职称评审材料要求</w:t>
      </w:r>
    </w:p>
    <w:p w:rsidR="00666179" w:rsidRPr="002F71EF" w:rsidRDefault="00666179" w:rsidP="001D75B0">
      <w:pPr>
        <w:snapToGrid w:val="0"/>
        <w:rPr>
          <w:rFonts w:ascii="仿宋_GB2312" w:eastAsia="仿宋_GB2312"/>
          <w:sz w:val="44"/>
          <w:szCs w:val="44"/>
        </w:rPr>
      </w:pPr>
    </w:p>
    <w:p w:rsidR="00666179" w:rsidRPr="00284590" w:rsidRDefault="00666179" w:rsidP="0028459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284590">
        <w:rPr>
          <w:rFonts w:ascii="黑体" w:eastAsia="黑体" w:hint="eastAsia"/>
          <w:sz w:val="32"/>
          <w:szCs w:val="32"/>
        </w:rPr>
        <w:t>一、参评资格审查材料及排列顺序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1. </w:t>
      </w:r>
      <w:r w:rsidRPr="00284590">
        <w:rPr>
          <w:rFonts w:ascii="仿宋_GB2312" w:eastAsia="仿宋_GB2312" w:hint="eastAsia"/>
          <w:sz w:val="32"/>
          <w:szCs w:val="32"/>
        </w:rPr>
        <w:t>所有学历、学位证书复印件（需加盖用人单位公章和验证人签名，用</w:t>
      </w:r>
      <w:r w:rsidRPr="00284590">
        <w:rPr>
          <w:rFonts w:ascii="仿宋_GB2312" w:eastAsia="仿宋_GB2312"/>
          <w:sz w:val="32"/>
          <w:szCs w:val="32"/>
        </w:rPr>
        <w:t>A4</w:t>
      </w:r>
      <w:r w:rsidRPr="00284590">
        <w:rPr>
          <w:rFonts w:ascii="仿宋_GB2312" w:eastAsia="仿宋_GB2312" w:hint="eastAsia"/>
          <w:sz w:val="32"/>
          <w:szCs w:val="32"/>
        </w:rPr>
        <w:t>纸，以下同）。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2. </w:t>
      </w:r>
      <w:r w:rsidRPr="00284590">
        <w:rPr>
          <w:rFonts w:ascii="仿宋_GB2312" w:eastAsia="仿宋_GB2312" w:hint="eastAsia"/>
          <w:sz w:val="32"/>
          <w:szCs w:val="32"/>
        </w:rPr>
        <w:t>任现专业技术职务资格证书复印件。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3. </w:t>
      </w:r>
      <w:r w:rsidRPr="00284590">
        <w:rPr>
          <w:rFonts w:ascii="仿宋_GB2312" w:eastAsia="仿宋_GB2312" w:hint="eastAsia"/>
          <w:sz w:val="32"/>
          <w:szCs w:val="32"/>
        </w:rPr>
        <w:t>任现专业技术职务《聘任书》或《聘用合同书》复印件。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4. </w:t>
      </w:r>
      <w:r w:rsidRPr="00284590">
        <w:rPr>
          <w:rFonts w:ascii="仿宋_GB2312" w:eastAsia="仿宋_GB2312" w:hint="eastAsia"/>
          <w:sz w:val="32"/>
          <w:szCs w:val="32"/>
        </w:rPr>
        <w:t>破格材料（破格申请及符合破格条件的相关成果业绩。仅限破格申报人员提供）。</w:t>
      </w:r>
    </w:p>
    <w:p w:rsidR="00666179" w:rsidRPr="00284590" w:rsidRDefault="00666179" w:rsidP="001B6ED5">
      <w:pPr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5.</w:t>
      </w:r>
      <w:r w:rsidRPr="00284590">
        <w:rPr>
          <w:rFonts w:ascii="仿宋_GB2312" w:eastAsia="仿宋_GB2312" w:hint="eastAsia"/>
          <w:sz w:val="32"/>
          <w:szCs w:val="32"/>
        </w:rPr>
        <w:t>《专业技术人员年度考核登记表》复印件（申报高级职称人员需提供申报前连续五年的考核登记表复印件，申报中级职称人员需提供申报前连续四年的考核登记表复印件）。</w:t>
      </w:r>
    </w:p>
    <w:p w:rsidR="00666179" w:rsidRPr="00284590" w:rsidRDefault="00666179" w:rsidP="00873DB4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6.</w:t>
      </w:r>
      <w:r w:rsidRPr="00284590">
        <w:rPr>
          <w:rFonts w:ascii="仿宋_GB2312" w:eastAsia="仿宋_GB2312" w:hint="eastAsia"/>
          <w:sz w:val="32"/>
          <w:szCs w:val="32"/>
        </w:rPr>
        <w:t>《专业技术职称申报材料公示表》原件。</w:t>
      </w:r>
    </w:p>
    <w:p w:rsidR="00666179" w:rsidRPr="00284590" w:rsidRDefault="00666179" w:rsidP="00873DB4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</w:p>
    <w:p w:rsidR="00666179" w:rsidRPr="00284590" w:rsidRDefault="00666179" w:rsidP="0028459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284590">
        <w:rPr>
          <w:rFonts w:ascii="黑体" w:eastAsia="黑体" w:hint="eastAsia"/>
          <w:sz w:val="32"/>
          <w:szCs w:val="32"/>
        </w:rPr>
        <w:t>二、职称评审材料及排列顺序</w:t>
      </w:r>
    </w:p>
    <w:p w:rsidR="00666179" w:rsidRPr="00284590" w:rsidRDefault="00666179" w:rsidP="0028459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1.</w:t>
      </w:r>
      <w:r w:rsidRPr="00284590">
        <w:rPr>
          <w:rFonts w:ascii="仿宋_GB2312" w:eastAsia="仿宋_GB2312" w:hint="eastAsia"/>
          <w:sz w:val="32"/>
          <w:szCs w:val="32"/>
        </w:rPr>
        <w:t>《专业技术职称评审表》两份（不装订）。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2.</w:t>
      </w:r>
      <w:r w:rsidRPr="00284590">
        <w:rPr>
          <w:rFonts w:ascii="仿宋_GB2312" w:eastAsia="仿宋_GB2312" w:hint="eastAsia"/>
          <w:sz w:val="32"/>
          <w:szCs w:val="32"/>
        </w:rPr>
        <w:t>《业务自传》两份</w:t>
      </w:r>
      <w:r w:rsidRPr="00284590">
        <w:rPr>
          <w:rFonts w:ascii="仿宋_GB2312" w:eastAsia="仿宋_GB2312"/>
          <w:sz w:val="32"/>
          <w:szCs w:val="32"/>
        </w:rPr>
        <w:t>(1</w:t>
      </w:r>
      <w:r w:rsidRPr="00284590">
        <w:rPr>
          <w:rFonts w:ascii="仿宋_GB2312" w:eastAsia="仿宋_GB2312" w:hint="eastAsia"/>
          <w:sz w:val="32"/>
          <w:szCs w:val="32"/>
        </w:rPr>
        <w:t>份装订</w:t>
      </w:r>
      <w:r w:rsidRPr="00284590">
        <w:rPr>
          <w:rFonts w:ascii="仿宋_GB2312" w:eastAsia="仿宋_GB2312"/>
          <w:sz w:val="32"/>
          <w:szCs w:val="32"/>
        </w:rPr>
        <w:t>1</w:t>
      </w:r>
      <w:r w:rsidRPr="00284590">
        <w:rPr>
          <w:rFonts w:ascii="仿宋_GB2312" w:eastAsia="仿宋_GB2312" w:hint="eastAsia"/>
          <w:sz w:val="32"/>
          <w:szCs w:val="32"/>
        </w:rPr>
        <w:t>份不装订，内容包括新闻从业经历、新闻理论研究、新闻工作实践、新闻作品和论文获奖等，重点是任现专业技术职务以来的情况。手写或</w:t>
      </w:r>
      <w:r w:rsidRPr="00284590">
        <w:rPr>
          <w:rFonts w:ascii="仿宋_GB2312" w:eastAsia="仿宋_GB2312"/>
          <w:sz w:val="32"/>
          <w:szCs w:val="32"/>
        </w:rPr>
        <w:t>A4</w:t>
      </w:r>
      <w:r w:rsidRPr="00284590">
        <w:rPr>
          <w:rFonts w:ascii="仿宋_GB2312" w:eastAsia="仿宋_GB2312" w:hint="eastAsia"/>
          <w:sz w:val="32"/>
          <w:szCs w:val="32"/>
        </w:rPr>
        <w:t>纸打印。申报高级职称人员要求</w:t>
      </w:r>
      <w:r w:rsidRPr="00284590">
        <w:rPr>
          <w:rFonts w:ascii="仿宋_GB2312" w:eastAsia="仿宋_GB2312"/>
          <w:sz w:val="32"/>
          <w:szCs w:val="32"/>
        </w:rPr>
        <w:t>4000</w:t>
      </w:r>
      <w:r w:rsidRPr="00284590">
        <w:rPr>
          <w:rFonts w:ascii="仿宋_GB2312" w:eastAsia="仿宋_GB2312" w:hint="eastAsia"/>
          <w:sz w:val="32"/>
          <w:szCs w:val="32"/>
        </w:rPr>
        <w:t>字左右，申报中级职称人员要求</w:t>
      </w:r>
      <w:r w:rsidRPr="00284590">
        <w:rPr>
          <w:rFonts w:ascii="仿宋_GB2312" w:eastAsia="仿宋_GB2312"/>
          <w:sz w:val="32"/>
          <w:szCs w:val="32"/>
        </w:rPr>
        <w:t>3000</w:t>
      </w:r>
      <w:r w:rsidRPr="00284590">
        <w:rPr>
          <w:rFonts w:ascii="仿宋_GB2312" w:eastAsia="仿宋_GB2312" w:hint="eastAsia"/>
          <w:sz w:val="32"/>
          <w:szCs w:val="32"/>
        </w:rPr>
        <w:t>字左右</w:t>
      </w:r>
      <w:r w:rsidRPr="00284590">
        <w:rPr>
          <w:rFonts w:ascii="仿宋_GB2312" w:eastAsia="仿宋_GB2312"/>
          <w:sz w:val="32"/>
          <w:szCs w:val="32"/>
        </w:rPr>
        <w:t>)</w:t>
      </w:r>
      <w:r w:rsidRPr="00284590">
        <w:rPr>
          <w:rFonts w:ascii="仿宋_GB2312" w:eastAsia="仿宋_GB2312" w:hint="eastAsia"/>
          <w:sz w:val="32"/>
          <w:szCs w:val="32"/>
        </w:rPr>
        <w:t>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3.</w:t>
      </w:r>
      <w:r w:rsidRPr="00284590">
        <w:rPr>
          <w:rFonts w:ascii="仿宋_GB2312" w:eastAsia="仿宋_GB2312" w:hint="eastAsia"/>
          <w:sz w:val="32"/>
          <w:szCs w:val="32"/>
        </w:rPr>
        <w:t>《个人述职评议情况表》原件。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4. </w:t>
      </w:r>
      <w:r w:rsidRPr="00284590">
        <w:rPr>
          <w:rFonts w:ascii="仿宋_GB2312" w:eastAsia="仿宋_GB2312" w:hint="eastAsia"/>
          <w:sz w:val="32"/>
          <w:szCs w:val="32"/>
        </w:rPr>
        <w:t>任现专业技术职务以来所获奖励证书复印件（需加盖用人单位公章和验证人签名，用</w:t>
      </w:r>
      <w:r w:rsidRPr="00284590">
        <w:rPr>
          <w:rFonts w:ascii="仿宋_GB2312" w:eastAsia="仿宋_GB2312"/>
          <w:sz w:val="32"/>
          <w:szCs w:val="32"/>
        </w:rPr>
        <w:t>A4</w:t>
      </w:r>
      <w:r w:rsidRPr="00284590">
        <w:rPr>
          <w:rFonts w:ascii="仿宋_GB2312" w:eastAsia="仿宋_GB2312" w:hint="eastAsia"/>
          <w:sz w:val="32"/>
          <w:szCs w:val="32"/>
        </w:rPr>
        <w:t>纸，以下同）。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5. </w:t>
      </w:r>
      <w:r w:rsidRPr="00284590">
        <w:rPr>
          <w:rFonts w:ascii="仿宋_GB2312" w:eastAsia="仿宋_GB2312" w:hint="eastAsia"/>
          <w:sz w:val="32"/>
          <w:szCs w:val="32"/>
        </w:rPr>
        <w:t>任现专业技术职务以来获得的专业技术成果材料（三种及三种以上不同体裁的</w:t>
      </w:r>
      <w:r w:rsidRPr="00284590">
        <w:rPr>
          <w:rFonts w:ascii="仿宋_GB2312" w:eastAsia="仿宋_GB2312"/>
          <w:sz w:val="32"/>
          <w:szCs w:val="32"/>
        </w:rPr>
        <w:t>10</w:t>
      </w:r>
      <w:r w:rsidRPr="00284590">
        <w:rPr>
          <w:rFonts w:ascii="仿宋_GB2312" w:eastAsia="仿宋_GB2312" w:hint="eastAsia"/>
          <w:sz w:val="32"/>
          <w:szCs w:val="32"/>
        </w:rPr>
        <w:t>篇代表作，要求原件，可用</w:t>
      </w:r>
      <w:r w:rsidRPr="00284590">
        <w:rPr>
          <w:rFonts w:ascii="仿宋_GB2312" w:eastAsia="仿宋_GB2312"/>
          <w:sz w:val="32"/>
          <w:szCs w:val="32"/>
        </w:rPr>
        <w:t>A4</w:t>
      </w:r>
      <w:r w:rsidRPr="00284590">
        <w:rPr>
          <w:rFonts w:ascii="仿宋_GB2312" w:eastAsia="仿宋_GB2312" w:hint="eastAsia"/>
          <w:sz w:val="32"/>
          <w:szCs w:val="32"/>
        </w:rPr>
        <w:t>纸粘贴装订）。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6. </w:t>
      </w:r>
      <w:r w:rsidRPr="00284590">
        <w:rPr>
          <w:rFonts w:ascii="仿宋_GB2312" w:eastAsia="仿宋_GB2312" w:hint="eastAsia"/>
          <w:sz w:val="32"/>
          <w:szCs w:val="32"/>
        </w:rPr>
        <w:t>任现专业技术职务以来公开发表的论文（要求原件。如原件不适合装订，可用</w:t>
      </w:r>
      <w:r w:rsidRPr="00284590">
        <w:rPr>
          <w:rFonts w:ascii="仿宋_GB2312" w:eastAsia="仿宋_GB2312"/>
          <w:sz w:val="32"/>
          <w:szCs w:val="32"/>
        </w:rPr>
        <w:t>A4</w:t>
      </w:r>
      <w:r w:rsidRPr="00284590">
        <w:rPr>
          <w:rFonts w:ascii="仿宋_GB2312" w:eastAsia="仿宋_GB2312" w:hint="eastAsia"/>
          <w:sz w:val="32"/>
          <w:szCs w:val="32"/>
        </w:rPr>
        <w:t>纸复印装订，原件装袋）。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7. </w:t>
      </w:r>
      <w:r w:rsidRPr="00284590">
        <w:rPr>
          <w:rFonts w:ascii="仿宋_GB2312" w:eastAsia="仿宋_GB2312" w:hint="eastAsia"/>
          <w:sz w:val="32"/>
          <w:szCs w:val="32"/>
        </w:rPr>
        <w:t>任现专业技术职务以来公开出版的专著（大部头不装订）。</w:t>
      </w:r>
    </w:p>
    <w:p w:rsidR="00666179" w:rsidRPr="00284590" w:rsidRDefault="00666179" w:rsidP="005C72C6">
      <w:pPr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8. </w:t>
      </w:r>
      <w:r w:rsidRPr="00284590">
        <w:rPr>
          <w:rFonts w:ascii="仿宋_GB2312" w:eastAsia="仿宋_GB2312" w:hint="eastAsia"/>
          <w:sz w:val="32"/>
          <w:szCs w:val="32"/>
        </w:rPr>
        <w:t>可以说明个人业绩、水平的其他论文、论著原件及其他材料复印件（</w:t>
      </w:r>
      <w:r w:rsidRPr="00284590">
        <w:rPr>
          <w:rFonts w:ascii="仿宋_GB2312" w:eastAsia="仿宋_GB2312"/>
          <w:sz w:val="32"/>
          <w:szCs w:val="32"/>
        </w:rPr>
        <w:t>A4</w:t>
      </w:r>
      <w:r w:rsidRPr="00284590">
        <w:rPr>
          <w:rFonts w:ascii="仿宋_GB2312" w:eastAsia="仿宋_GB2312" w:hint="eastAsia"/>
          <w:sz w:val="32"/>
          <w:szCs w:val="32"/>
        </w:rPr>
        <w:t>纸复印，大部头专著不装订）。</w:t>
      </w:r>
    </w:p>
    <w:p w:rsidR="00666179" w:rsidRPr="00284590" w:rsidRDefault="00666179" w:rsidP="00631FF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9.</w:t>
      </w:r>
      <w:r w:rsidRPr="00284590">
        <w:rPr>
          <w:rFonts w:ascii="仿宋_GB2312" w:eastAsia="仿宋_GB2312" w:hint="eastAsia"/>
          <w:sz w:val="32"/>
          <w:szCs w:val="32"/>
        </w:rPr>
        <w:t>可以说明外语水平的证书或考试成绩单复印件（此项没有的可以不提供）。</w:t>
      </w:r>
    </w:p>
    <w:p w:rsidR="00666179" w:rsidRPr="00284590" w:rsidRDefault="00666179" w:rsidP="00873DB4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10.</w:t>
      </w:r>
      <w:r w:rsidRPr="00284590">
        <w:rPr>
          <w:rFonts w:ascii="仿宋_GB2312" w:eastAsia="仿宋_GB2312" w:hint="eastAsia"/>
          <w:sz w:val="32"/>
          <w:szCs w:val="32"/>
        </w:rPr>
        <w:t>可以说明计算机水平的证书复印件（此项没有的可以不提供）。</w:t>
      </w:r>
    </w:p>
    <w:p w:rsidR="00666179" w:rsidRPr="00284590" w:rsidRDefault="00666179" w:rsidP="0079079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>11.</w:t>
      </w:r>
      <w:r w:rsidRPr="00284590">
        <w:rPr>
          <w:rFonts w:ascii="仿宋_GB2312" w:eastAsia="仿宋_GB2312" w:hint="eastAsia"/>
          <w:sz w:val="32"/>
          <w:szCs w:val="32"/>
        </w:rPr>
        <w:t>人力资源社会保障部门出具的继续教育合格证明原件（此项没有的可以不提供）。</w:t>
      </w:r>
    </w:p>
    <w:p w:rsidR="00666179" w:rsidRPr="00284590" w:rsidRDefault="00666179" w:rsidP="0079079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</w:p>
    <w:p w:rsidR="00666179" w:rsidRPr="00284590" w:rsidRDefault="00666179" w:rsidP="00790792">
      <w:pPr>
        <w:spacing w:line="360" w:lineRule="auto"/>
        <w:ind w:firstLine="645"/>
        <w:rPr>
          <w:rFonts w:ascii="仿宋_GB2312" w:eastAsia="仿宋_GB2312"/>
          <w:sz w:val="32"/>
          <w:szCs w:val="32"/>
        </w:rPr>
      </w:pPr>
    </w:p>
    <w:p w:rsidR="00666179" w:rsidRPr="00284590" w:rsidRDefault="00666179" w:rsidP="00631FF2">
      <w:pPr>
        <w:spacing w:line="360" w:lineRule="auto"/>
        <w:rPr>
          <w:rFonts w:ascii="仿宋_GB2312" w:eastAsia="仿宋_GB2312"/>
          <w:sz w:val="32"/>
          <w:szCs w:val="32"/>
        </w:rPr>
      </w:pPr>
      <w:r w:rsidRPr="00284590">
        <w:rPr>
          <w:rFonts w:ascii="仿宋_GB2312" w:eastAsia="仿宋_GB2312"/>
          <w:sz w:val="32"/>
          <w:szCs w:val="32"/>
        </w:rPr>
        <w:t xml:space="preserve">                       </w:t>
      </w:r>
    </w:p>
    <w:sectPr w:rsidR="00666179" w:rsidRPr="00284590" w:rsidSect="00664F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179" w:rsidRDefault="00666179" w:rsidP="00397417">
      <w:r>
        <w:separator/>
      </w:r>
    </w:p>
  </w:endnote>
  <w:endnote w:type="continuationSeparator" w:id="0">
    <w:p w:rsidR="00666179" w:rsidRDefault="00666179" w:rsidP="00397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汉仪大宋简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79" w:rsidRDefault="00666179" w:rsidP="003E7C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6179" w:rsidRDefault="00666179" w:rsidP="000F6FA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79" w:rsidRDefault="00666179" w:rsidP="003E7C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66179" w:rsidRDefault="00666179" w:rsidP="000F6FA1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79" w:rsidRDefault="006661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179" w:rsidRDefault="00666179" w:rsidP="00397417">
      <w:r>
        <w:separator/>
      </w:r>
    </w:p>
  </w:footnote>
  <w:footnote w:type="continuationSeparator" w:id="0">
    <w:p w:rsidR="00666179" w:rsidRDefault="00666179" w:rsidP="003974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79" w:rsidRDefault="006661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79" w:rsidRDefault="00666179" w:rsidP="0028459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79" w:rsidRDefault="006661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417"/>
    <w:rsid w:val="0002733A"/>
    <w:rsid w:val="000334F3"/>
    <w:rsid w:val="00041F6A"/>
    <w:rsid w:val="00047EA5"/>
    <w:rsid w:val="000642DD"/>
    <w:rsid w:val="000817F8"/>
    <w:rsid w:val="000B3775"/>
    <w:rsid w:val="000B5779"/>
    <w:rsid w:val="000B7083"/>
    <w:rsid w:val="000D5FA3"/>
    <w:rsid w:val="000F6FA1"/>
    <w:rsid w:val="000F7FBC"/>
    <w:rsid w:val="00174A50"/>
    <w:rsid w:val="0018517B"/>
    <w:rsid w:val="001B6ED5"/>
    <w:rsid w:val="001D75B0"/>
    <w:rsid w:val="001F6791"/>
    <w:rsid w:val="00200163"/>
    <w:rsid w:val="0021242E"/>
    <w:rsid w:val="002408A6"/>
    <w:rsid w:val="00260626"/>
    <w:rsid w:val="00265B4B"/>
    <w:rsid w:val="0028179F"/>
    <w:rsid w:val="00284590"/>
    <w:rsid w:val="002A2778"/>
    <w:rsid w:val="002C2E93"/>
    <w:rsid w:val="002E2934"/>
    <w:rsid w:val="002F2688"/>
    <w:rsid w:val="002F71EF"/>
    <w:rsid w:val="00305994"/>
    <w:rsid w:val="00344F9F"/>
    <w:rsid w:val="00363C8E"/>
    <w:rsid w:val="00375162"/>
    <w:rsid w:val="00397417"/>
    <w:rsid w:val="003D394C"/>
    <w:rsid w:val="003D4F44"/>
    <w:rsid w:val="003E4899"/>
    <w:rsid w:val="003E638F"/>
    <w:rsid w:val="003E7C47"/>
    <w:rsid w:val="004078BF"/>
    <w:rsid w:val="00423F5B"/>
    <w:rsid w:val="004351D6"/>
    <w:rsid w:val="0045395D"/>
    <w:rsid w:val="00454B51"/>
    <w:rsid w:val="004630FE"/>
    <w:rsid w:val="004936EE"/>
    <w:rsid w:val="0049476B"/>
    <w:rsid w:val="004B096D"/>
    <w:rsid w:val="004C324A"/>
    <w:rsid w:val="004C4944"/>
    <w:rsid w:val="004D0A07"/>
    <w:rsid w:val="004E2DDB"/>
    <w:rsid w:val="00513366"/>
    <w:rsid w:val="005233BA"/>
    <w:rsid w:val="005332EC"/>
    <w:rsid w:val="00585E3C"/>
    <w:rsid w:val="00594224"/>
    <w:rsid w:val="00596C84"/>
    <w:rsid w:val="005A0FF5"/>
    <w:rsid w:val="005A6C25"/>
    <w:rsid w:val="005C429F"/>
    <w:rsid w:val="005C72C6"/>
    <w:rsid w:val="005E145B"/>
    <w:rsid w:val="005F5AA8"/>
    <w:rsid w:val="00605EA7"/>
    <w:rsid w:val="00631FF2"/>
    <w:rsid w:val="00654C5A"/>
    <w:rsid w:val="00664F1D"/>
    <w:rsid w:val="00666179"/>
    <w:rsid w:val="00684E7F"/>
    <w:rsid w:val="00695444"/>
    <w:rsid w:val="006A1B39"/>
    <w:rsid w:val="006A3794"/>
    <w:rsid w:val="006C4752"/>
    <w:rsid w:val="006E5CC2"/>
    <w:rsid w:val="00704FA2"/>
    <w:rsid w:val="007142AB"/>
    <w:rsid w:val="00723CC2"/>
    <w:rsid w:val="00751F3E"/>
    <w:rsid w:val="00760DC5"/>
    <w:rsid w:val="00763F60"/>
    <w:rsid w:val="00790792"/>
    <w:rsid w:val="007B78C5"/>
    <w:rsid w:val="007E00B4"/>
    <w:rsid w:val="007E0283"/>
    <w:rsid w:val="007E04CE"/>
    <w:rsid w:val="00842288"/>
    <w:rsid w:val="00855147"/>
    <w:rsid w:val="00864A5A"/>
    <w:rsid w:val="008700D9"/>
    <w:rsid w:val="00871573"/>
    <w:rsid w:val="00873DB4"/>
    <w:rsid w:val="008C7F4F"/>
    <w:rsid w:val="009223A7"/>
    <w:rsid w:val="009376E5"/>
    <w:rsid w:val="00945DC8"/>
    <w:rsid w:val="009727BB"/>
    <w:rsid w:val="009954D3"/>
    <w:rsid w:val="009C336A"/>
    <w:rsid w:val="009C683B"/>
    <w:rsid w:val="009E5463"/>
    <w:rsid w:val="009E623D"/>
    <w:rsid w:val="00A14F58"/>
    <w:rsid w:val="00A26122"/>
    <w:rsid w:val="00A64E15"/>
    <w:rsid w:val="00AB41C1"/>
    <w:rsid w:val="00AC13AF"/>
    <w:rsid w:val="00AD5602"/>
    <w:rsid w:val="00B170C1"/>
    <w:rsid w:val="00B274FB"/>
    <w:rsid w:val="00B37C12"/>
    <w:rsid w:val="00B74A9B"/>
    <w:rsid w:val="00B840B8"/>
    <w:rsid w:val="00B97676"/>
    <w:rsid w:val="00BD3C8A"/>
    <w:rsid w:val="00BD5B68"/>
    <w:rsid w:val="00BE414E"/>
    <w:rsid w:val="00BF5054"/>
    <w:rsid w:val="00C2350E"/>
    <w:rsid w:val="00C37729"/>
    <w:rsid w:val="00C6623E"/>
    <w:rsid w:val="00C73209"/>
    <w:rsid w:val="00C927D6"/>
    <w:rsid w:val="00C956AB"/>
    <w:rsid w:val="00CC6247"/>
    <w:rsid w:val="00CD2372"/>
    <w:rsid w:val="00CE5B9C"/>
    <w:rsid w:val="00D37EDF"/>
    <w:rsid w:val="00D43684"/>
    <w:rsid w:val="00D50178"/>
    <w:rsid w:val="00D93AE6"/>
    <w:rsid w:val="00DC7D5C"/>
    <w:rsid w:val="00DD17C7"/>
    <w:rsid w:val="00DE0BBC"/>
    <w:rsid w:val="00E04872"/>
    <w:rsid w:val="00E0740A"/>
    <w:rsid w:val="00E13985"/>
    <w:rsid w:val="00E230D4"/>
    <w:rsid w:val="00E51284"/>
    <w:rsid w:val="00E60945"/>
    <w:rsid w:val="00E65189"/>
    <w:rsid w:val="00E67453"/>
    <w:rsid w:val="00E852DF"/>
    <w:rsid w:val="00E9100E"/>
    <w:rsid w:val="00EA55BB"/>
    <w:rsid w:val="00EA659A"/>
    <w:rsid w:val="00EE6E3E"/>
    <w:rsid w:val="00F30686"/>
    <w:rsid w:val="00F34E0A"/>
    <w:rsid w:val="00F41B59"/>
    <w:rsid w:val="00F711CB"/>
    <w:rsid w:val="00F81B56"/>
    <w:rsid w:val="00F91069"/>
    <w:rsid w:val="00FA6B42"/>
    <w:rsid w:val="00FF6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417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97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741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9741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7417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0F6FA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44F9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4752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2</Pages>
  <Words>121</Words>
  <Characters>695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唐少武</cp:lastModifiedBy>
  <cp:revision>103</cp:revision>
  <cp:lastPrinted>2017-10-27T01:02:00Z</cp:lastPrinted>
  <dcterms:created xsi:type="dcterms:W3CDTF">2015-08-04T02:31:00Z</dcterms:created>
  <dcterms:modified xsi:type="dcterms:W3CDTF">2017-10-27T01:17:00Z</dcterms:modified>
</cp:coreProperties>
</file>